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E15AD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PYGEON</w:t>
      </w:r>
      <w:r>
        <w:rPr>
          <w:rFonts w:ascii="Times New Roman" w:hAnsi="Times New Roman" w:cs="Times New Roman"/>
          <w:sz w:val="24"/>
          <w:szCs w:val="24"/>
        </w:rPr>
        <w:t xml:space="preserve">     (fl.1419)</w:t>
      </w:r>
    </w:p>
    <w:p w14:paraId="24E2716E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64BCD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6ABD9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14:paraId="526B7C65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held by the late Margaret Dicleston(q.v.).</w:t>
      </w:r>
    </w:p>
    <w:p w14:paraId="0090235C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21-34)</w:t>
      </w:r>
    </w:p>
    <w:p w14:paraId="65B69E83" w14:textId="77777777" w:rsidR="00104624" w:rsidRDefault="00104624" w:rsidP="001046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14:paraId="29EBFE21" w14:textId="77777777" w:rsidR="00104624" w:rsidRDefault="00104624" w:rsidP="001046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held by the late Thomas Dickleston(q.v.).</w:t>
      </w:r>
    </w:p>
    <w:p w14:paraId="3708BFE6" w14:textId="5536E725" w:rsidR="00104624" w:rsidRDefault="00104624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D3771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21-36)</w:t>
      </w:r>
    </w:p>
    <w:p w14:paraId="34A92CC8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7BC83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7DA59" w14:textId="77777777" w:rsidR="00C6732B" w:rsidRDefault="00C6732B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14:paraId="75D2272B" w14:textId="2BC95727" w:rsidR="00104624" w:rsidRPr="00914336" w:rsidRDefault="00104624" w:rsidP="00C67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2024</w:t>
      </w:r>
    </w:p>
    <w:p w14:paraId="650067F0" w14:textId="77777777" w:rsidR="00DD5B8A" w:rsidRPr="00C6732B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C673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AD217" w14:textId="77777777" w:rsidR="00C6732B" w:rsidRDefault="00C6732B" w:rsidP="00564E3C">
      <w:pPr>
        <w:spacing w:after="0" w:line="240" w:lineRule="auto"/>
      </w:pPr>
      <w:r>
        <w:separator/>
      </w:r>
    </w:p>
  </w:endnote>
  <w:endnote w:type="continuationSeparator" w:id="0">
    <w:p w14:paraId="279BC4B7" w14:textId="77777777" w:rsidR="00C6732B" w:rsidRDefault="00C673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50024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055F9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04624">
      <w:rPr>
        <w:rFonts w:ascii="Times New Roman" w:hAnsi="Times New Roman" w:cs="Times New Roman"/>
        <w:noProof/>
        <w:sz w:val="24"/>
        <w:szCs w:val="24"/>
      </w:rPr>
      <w:t>21 June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606EF15F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50613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9A613" w14:textId="77777777" w:rsidR="00C6732B" w:rsidRDefault="00C6732B" w:rsidP="00564E3C">
      <w:pPr>
        <w:spacing w:after="0" w:line="240" w:lineRule="auto"/>
      </w:pPr>
      <w:r>
        <w:separator/>
      </w:r>
    </w:p>
  </w:footnote>
  <w:footnote w:type="continuationSeparator" w:id="0">
    <w:p w14:paraId="53794789" w14:textId="77777777" w:rsidR="00C6732B" w:rsidRDefault="00C673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EF73C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A7DB4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46960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32B"/>
    <w:rsid w:val="00104624"/>
    <w:rsid w:val="00372DC6"/>
    <w:rsid w:val="00564E3C"/>
    <w:rsid w:val="0064591D"/>
    <w:rsid w:val="00C6732B"/>
    <w:rsid w:val="00DD5B8A"/>
    <w:rsid w:val="00EB41B8"/>
    <w:rsid w:val="00F14DE1"/>
    <w:rsid w:val="00F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D9C4C"/>
  <w15:chartTrackingRefBased/>
  <w15:docId w15:val="{6E461966-1CD1-44BA-B1E0-FEF611E2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673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2015-10-10T21:09:00Z</dcterms:created>
  <dcterms:modified xsi:type="dcterms:W3CDTF">2024-06-21T08:53:00Z</dcterms:modified>
</cp:coreProperties>
</file>